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4C6DB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E1D7941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Bradford on Avon, Wiltshire. Weaver.</w:t>
      </w:r>
    </w:p>
    <w:p w14:paraId="5BC18735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6CD8DE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C8839B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William Alford(q.v.) brought a plaint of trespass against him.</w:t>
      </w:r>
    </w:p>
    <w:p w14:paraId="236DABAD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5FC192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1E0F3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F74C4" w14:textId="77777777" w:rsidR="00723388" w:rsidRDefault="00723388" w:rsidP="007233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2022</w:t>
      </w:r>
    </w:p>
    <w:p w14:paraId="730A0C1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0A32" w14:textId="77777777" w:rsidR="00723388" w:rsidRDefault="00723388" w:rsidP="009139A6">
      <w:r>
        <w:separator/>
      </w:r>
    </w:p>
  </w:endnote>
  <w:endnote w:type="continuationSeparator" w:id="0">
    <w:p w14:paraId="7E44A6AF" w14:textId="77777777" w:rsidR="00723388" w:rsidRDefault="007233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4B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D1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4B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1A63" w14:textId="77777777" w:rsidR="00723388" w:rsidRDefault="00723388" w:rsidP="009139A6">
      <w:r>
        <w:separator/>
      </w:r>
    </w:p>
  </w:footnote>
  <w:footnote w:type="continuationSeparator" w:id="0">
    <w:p w14:paraId="6C625FCC" w14:textId="77777777" w:rsidR="00723388" w:rsidRDefault="007233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D6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4A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50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88"/>
    <w:rsid w:val="000666E0"/>
    <w:rsid w:val="002510B7"/>
    <w:rsid w:val="005C130B"/>
    <w:rsid w:val="0072338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536FF"/>
  <w15:chartTrackingRefBased/>
  <w15:docId w15:val="{6B49B7D5-5663-4033-BFE3-DE0EDFE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7233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2022-02-15T07:45:00Z</dcterms:created>
  <dcterms:modified xsi:type="dcterms:W3CDTF">2022-02-15T07:45:00Z</dcterms:modified>
</cp:coreProperties>
</file>